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36339" w14:textId="77777777" w:rsidR="00BD7D29" w:rsidRDefault="00BD7D29" w:rsidP="00BD7D29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Martin FERRYS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26025242" w14:textId="77777777" w:rsidR="00BD7D29" w:rsidRDefault="00BD7D29" w:rsidP="00BD7D29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21A6B91" w14:textId="77777777" w:rsidR="00BD7D29" w:rsidRDefault="00BD7D29" w:rsidP="00BD7D29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A9D7F5B" w14:textId="77777777" w:rsidR="00BD7D29" w:rsidRDefault="00BD7D29" w:rsidP="00BD7D29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He and William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Hille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(q.v.), as the executors of John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Meryfeld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(d.ca.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1483)(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q.v.),</w:t>
      </w:r>
    </w:p>
    <w:p w14:paraId="572B8C31" w14:textId="77777777" w:rsidR="00BD7D29" w:rsidRDefault="00BD7D29" w:rsidP="00BD7D29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made a plaint of debt against John Copleston of Exeter(q.v.) and John Drewe</w:t>
      </w:r>
    </w:p>
    <w:p w14:paraId="3CAE0E3D" w14:textId="77777777" w:rsidR="00BD7D29" w:rsidRPr="0048624C" w:rsidRDefault="00BD7D29" w:rsidP="00BD7D29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Bondleigh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Devon(q.v.)</w:t>
      </w:r>
    </w:p>
    <w:p w14:paraId="7C651D36" w14:textId="77777777" w:rsidR="00BD7D29" w:rsidRDefault="00BD7D29" w:rsidP="00BD7D29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4E1EA5C4" w14:textId="77777777" w:rsidR="00BD7D29" w:rsidRDefault="00BD7D29" w:rsidP="00BD7D29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8CA2181" w14:textId="77777777" w:rsidR="00BD7D29" w:rsidRDefault="00BD7D29" w:rsidP="00BD7D29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D740869" w14:textId="77777777" w:rsidR="00BD7D29" w:rsidRPr="00C419DB" w:rsidRDefault="00BD7D29" w:rsidP="00BD7D2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8 January 2022</w:t>
      </w:r>
    </w:p>
    <w:p w14:paraId="59E739F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7D4E7" w14:textId="77777777" w:rsidR="00BD7D29" w:rsidRDefault="00BD7D29" w:rsidP="009139A6">
      <w:r>
        <w:separator/>
      </w:r>
    </w:p>
  </w:endnote>
  <w:endnote w:type="continuationSeparator" w:id="0">
    <w:p w14:paraId="41E3FCD9" w14:textId="77777777" w:rsidR="00BD7D29" w:rsidRDefault="00BD7D2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4CBF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9B7A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D61D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6DA66" w14:textId="77777777" w:rsidR="00BD7D29" w:rsidRDefault="00BD7D29" w:rsidP="009139A6">
      <w:r>
        <w:separator/>
      </w:r>
    </w:p>
  </w:footnote>
  <w:footnote w:type="continuationSeparator" w:id="0">
    <w:p w14:paraId="3B75B442" w14:textId="77777777" w:rsidR="00BD7D29" w:rsidRDefault="00BD7D2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7970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6B5D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1361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D29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D7D29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467E5D"/>
  <w15:chartTrackingRefBased/>
  <w15:docId w15:val="{6EF47ED7-DF94-4B83-898A-A9CEC08AF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D7D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2022-02-06T07:58:00Z</dcterms:created>
  <dcterms:modified xsi:type="dcterms:W3CDTF">2022-02-06T07:59:00Z</dcterms:modified>
</cp:coreProperties>
</file>